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6009F" w14:textId="0243CAAB" w:rsidR="006E5D65" w:rsidRPr="00E960BB" w:rsidRDefault="006E5D65" w:rsidP="00B30CA7">
      <w:pPr>
        <w:spacing w:line="240" w:lineRule="auto"/>
        <w:rPr>
          <w:rFonts w:ascii="Corbel" w:hAnsi="Corbel"/>
          <w:bCs/>
          <w:i/>
        </w:rPr>
      </w:pPr>
    </w:p>
    <w:p w14:paraId="4252B578" w14:textId="77777777" w:rsidR="0085747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D9E67E6" w14:textId="77777777" w:rsidR="00D21E73" w:rsidRPr="009C54AE" w:rsidRDefault="00D21E73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5B0FB4F" w14:textId="18E86165" w:rsidR="0085747A" w:rsidRDefault="0071620A" w:rsidP="009667D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B16B4">
        <w:rPr>
          <w:rFonts w:ascii="Corbel" w:hAnsi="Corbel"/>
          <w:i/>
          <w:smallCaps/>
          <w:sz w:val="24"/>
          <w:szCs w:val="24"/>
        </w:rPr>
        <w:t xml:space="preserve"> 20</w:t>
      </w:r>
      <w:r w:rsidR="00A861A8">
        <w:rPr>
          <w:rFonts w:ascii="Corbel" w:hAnsi="Corbel"/>
          <w:i/>
          <w:smallCaps/>
          <w:sz w:val="24"/>
          <w:szCs w:val="24"/>
        </w:rPr>
        <w:t>2</w:t>
      </w:r>
      <w:r w:rsidR="00EA7D2C">
        <w:rPr>
          <w:rFonts w:ascii="Corbel" w:hAnsi="Corbel"/>
          <w:i/>
          <w:smallCaps/>
          <w:sz w:val="24"/>
          <w:szCs w:val="24"/>
        </w:rPr>
        <w:t>4</w:t>
      </w:r>
      <w:r w:rsidR="00DB16B4">
        <w:rPr>
          <w:rFonts w:ascii="Corbel" w:hAnsi="Corbel"/>
          <w:i/>
          <w:smallCaps/>
          <w:sz w:val="24"/>
          <w:szCs w:val="24"/>
        </w:rPr>
        <w:t>-202</w:t>
      </w:r>
      <w:r w:rsidR="00EA7D2C">
        <w:rPr>
          <w:rFonts w:ascii="Corbel" w:hAnsi="Corbel"/>
          <w:i/>
          <w:smallCaps/>
          <w:sz w:val="24"/>
          <w:szCs w:val="24"/>
        </w:rPr>
        <w:t>7</w:t>
      </w:r>
    </w:p>
    <w:p w14:paraId="58B267C9" w14:textId="77777777" w:rsidR="009667DA" w:rsidRPr="009667DA" w:rsidRDefault="009667DA" w:rsidP="009667D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61A5D50C" w14:textId="1E10DEB8" w:rsidR="00445970" w:rsidRPr="001F63E8" w:rsidRDefault="00445970" w:rsidP="00B30CA7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1F63E8">
        <w:rPr>
          <w:rFonts w:ascii="Corbel" w:hAnsi="Corbel"/>
          <w:sz w:val="24"/>
          <w:szCs w:val="24"/>
        </w:rPr>
        <w:t>Rok akademicki</w:t>
      </w:r>
      <w:r w:rsidR="00DB16B4" w:rsidRPr="001F63E8">
        <w:rPr>
          <w:rFonts w:ascii="Corbel" w:hAnsi="Corbel"/>
          <w:sz w:val="24"/>
          <w:szCs w:val="24"/>
        </w:rPr>
        <w:t xml:space="preserve"> </w:t>
      </w:r>
      <w:r w:rsidR="00FB2854" w:rsidRPr="001F63E8">
        <w:rPr>
          <w:rFonts w:ascii="Corbel" w:hAnsi="Corbel"/>
          <w:sz w:val="24"/>
          <w:szCs w:val="24"/>
        </w:rPr>
        <w:t>202</w:t>
      </w:r>
      <w:r w:rsidR="00EA7D2C">
        <w:rPr>
          <w:rFonts w:ascii="Corbel" w:hAnsi="Corbel"/>
          <w:sz w:val="24"/>
          <w:szCs w:val="24"/>
        </w:rPr>
        <w:t>6</w:t>
      </w:r>
      <w:r w:rsidR="00D633F4" w:rsidRPr="001F63E8">
        <w:rPr>
          <w:rFonts w:ascii="Corbel" w:hAnsi="Corbel"/>
          <w:sz w:val="24"/>
          <w:szCs w:val="24"/>
        </w:rPr>
        <w:t>-202</w:t>
      </w:r>
      <w:r w:rsidR="00EA7D2C">
        <w:rPr>
          <w:rFonts w:ascii="Corbel" w:hAnsi="Corbel"/>
          <w:sz w:val="24"/>
          <w:szCs w:val="24"/>
        </w:rPr>
        <w:t>7</w:t>
      </w:r>
      <w:bookmarkStart w:id="0" w:name="_GoBack"/>
      <w:bookmarkEnd w:id="0"/>
    </w:p>
    <w:p w14:paraId="31EB14E9" w14:textId="77777777" w:rsidR="0085747A" w:rsidRPr="001F63E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8E098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5F4A8DC" w14:textId="77777777" w:rsidTr="00B819C8">
        <w:tc>
          <w:tcPr>
            <w:tcW w:w="2694" w:type="dxa"/>
            <w:vAlign w:val="center"/>
          </w:tcPr>
          <w:p w14:paraId="3E108C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FA8CB4" w14:textId="749F53B0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</w:t>
            </w:r>
            <w:r w:rsidR="00D633F4">
              <w:rPr>
                <w:rFonts w:ascii="Corbel" w:hAnsi="Corbel"/>
                <w:b w:val="0"/>
                <w:sz w:val="24"/>
                <w:szCs w:val="24"/>
              </w:rPr>
              <w:t>owa</w:t>
            </w:r>
          </w:p>
        </w:tc>
      </w:tr>
      <w:tr w:rsidR="0085747A" w:rsidRPr="009C54AE" w14:paraId="6627FE63" w14:textId="77777777" w:rsidTr="00B819C8">
        <w:tc>
          <w:tcPr>
            <w:tcW w:w="2694" w:type="dxa"/>
            <w:vAlign w:val="center"/>
          </w:tcPr>
          <w:p w14:paraId="45FEE71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EF48891" w14:textId="065EDF1E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57C1F40" w14:textId="77777777" w:rsidTr="00B819C8">
        <w:tc>
          <w:tcPr>
            <w:tcW w:w="2694" w:type="dxa"/>
            <w:vAlign w:val="center"/>
          </w:tcPr>
          <w:p w14:paraId="2757026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0039BC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880B514" w14:textId="77777777" w:rsidTr="00B819C8">
        <w:tc>
          <w:tcPr>
            <w:tcW w:w="2694" w:type="dxa"/>
            <w:vAlign w:val="center"/>
          </w:tcPr>
          <w:p w14:paraId="75C79A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8633DF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2024937" w14:textId="77777777" w:rsidTr="00B819C8">
        <w:tc>
          <w:tcPr>
            <w:tcW w:w="2694" w:type="dxa"/>
            <w:vAlign w:val="center"/>
          </w:tcPr>
          <w:p w14:paraId="4CAF63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7CCE46" w14:textId="6801EF6C" w:rsidR="0085747A" w:rsidRPr="009C54AE" w:rsidRDefault="006B45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1DA8C174" w14:textId="77777777" w:rsidTr="00B819C8">
        <w:tc>
          <w:tcPr>
            <w:tcW w:w="2694" w:type="dxa"/>
            <w:vAlign w:val="center"/>
          </w:tcPr>
          <w:p w14:paraId="5CBFB18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09525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6F8754F6" w14:textId="77777777" w:rsidTr="00B819C8">
        <w:tc>
          <w:tcPr>
            <w:tcW w:w="2694" w:type="dxa"/>
            <w:vAlign w:val="center"/>
          </w:tcPr>
          <w:p w14:paraId="6E123D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D05630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11CC15B" w14:textId="77777777" w:rsidTr="00B819C8">
        <w:tc>
          <w:tcPr>
            <w:tcW w:w="2694" w:type="dxa"/>
            <w:vAlign w:val="center"/>
          </w:tcPr>
          <w:p w14:paraId="35D366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0807B8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F5F86F6" w14:textId="77777777" w:rsidTr="00B819C8">
        <w:tc>
          <w:tcPr>
            <w:tcW w:w="2694" w:type="dxa"/>
            <w:vAlign w:val="center"/>
          </w:tcPr>
          <w:p w14:paraId="7732C4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96559E" w14:textId="2D598606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6B4545">
              <w:rPr>
                <w:rFonts w:ascii="Corbel" w:hAnsi="Corbel"/>
                <w:b w:val="0"/>
                <w:sz w:val="24"/>
                <w:szCs w:val="24"/>
              </w:rPr>
              <w:t>3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</w:p>
        </w:tc>
      </w:tr>
      <w:tr w:rsidR="0085747A" w:rsidRPr="009C54AE" w14:paraId="493FC9D1" w14:textId="77777777" w:rsidTr="00B819C8">
        <w:tc>
          <w:tcPr>
            <w:tcW w:w="2694" w:type="dxa"/>
            <w:vAlign w:val="center"/>
          </w:tcPr>
          <w:p w14:paraId="7EC948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FDE4D1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7C28C86F" w14:textId="77777777" w:rsidTr="00B819C8">
        <w:tc>
          <w:tcPr>
            <w:tcW w:w="2694" w:type="dxa"/>
            <w:vAlign w:val="center"/>
          </w:tcPr>
          <w:p w14:paraId="2F2E30F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1A407D" w14:textId="77777777" w:rsidR="00923D7D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95CB30C" w14:textId="77777777" w:rsidTr="00B819C8">
        <w:tc>
          <w:tcPr>
            <w:tcW w:w="2694" w:type="dxa"/>
            <w:vAlign w:val="center"/>
          </w:tcPr>
          <w:p w14:paraId="439E40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0B80E6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13185875" w14:textId="77777777" w:rsidTr="00B819C8">
        <w:tc>
          <w:tcPr>
            <w:tcW w:w="2694" w:type="dxa"/>
            <w:vAlign w:val="center"/>
          </w:tcPr>
          <w:p w14:paraId="344DB5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420075" w14:textId="2F35242C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28062CB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FEE22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AA8C8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DEF3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C6D08B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0D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A210E7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3C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60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2A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4F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F0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81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5C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54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5F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40B769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330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011" w14:textId="010926A0" w:rsidR="00015B8F" w:rsidRPr="009C54AE" w:rsidRDefault="006B45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17BE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D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CE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D7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22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50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50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F2CC" w14:textId="6EC8A34B" w:rsidR="00015B8F" w:rsidRPr="009C54AE" w:rsidRDefault="00C948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626E215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649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C7F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59C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BF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EE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205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9E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19F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49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C77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01927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5BEDB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BB583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338ABF" w14:textId="77777777" w:rsidR="0085747A" w:rsidRPr="009C54AE" w:rsidRDefault="00142A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C5EA2A4" w14:textId="6AE33128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59264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3732A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9F77AE" w14:textId="72EB8974" w:rsidR="009C54AE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– </w:t>
      </w:r>
      <w:r w:rsidR="00436740">
        <w:rPr>
          <w:rFonts w:ascii="Corbel" w:hAnsi="Corbel"/>
          <w:b w:val="0"/>
          <w:szCs w:val="24"/>
        </w:rPr>
        <w:t>zaliczenie</w:t>
      </w:r>
    </w:p>
    <w:p w14:paraId="2CBF1279" w14:textId="77777777" w:rsidR="00142A8F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393471A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877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AEF20A" w14:textId="77777777" w:rsidTr="00745302">
        <w:tc>
          <w:tcPr>
            <w:tcW w:w="9670" w:type="dxa"/>
          </w:tcPr>
          <w:p w14:paraId="760FF174" w14:textId="2CD3243E" w:rsidR="0085747A" w:rsidRPr="009C54AE" w:rsidRDefault="00A22D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</w:t>
            </w:r>
            <w:r w:rsidR="006B45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pierwszym i drugim roku studiów</w:t>
            </w:r>
          </w:p>
        </w:tc>
      </w:tr>
    </w:tbl>
    <w:p w14:paraId="3E88500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7434E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B1E598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5CB7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E6697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5FFF274" w14:textId="77777777" w:rsidTr="00923D7D">
        <w:tc>
          <w:tcPr>
            <w:tcW w:w="851" w:type="dxa"/>
            <w:vAlign w:val="center"/>
          </w:tcPr>
          <w:p w14:paraId="6B69306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71E8E2" w14:textId="05880436" w:rsidR="0085747A" w:rsidRPr="009C54AE" w:rsidRDefault="00751706" w:rsidP="007517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antropologii kulturowej, jej teoretycznych podstaw, historycznego rozwoju, jej głównych nurtów, kierunków i przedstawicieli, jej związku z innymi dziedzinami wiedzy oraz zależności od kultury</w:t>
            </w:r>
            <w:r w:rsidR="006B4545">
              <w:rPr>
                <w:rFonts w:ascii="Corbel" w:hAnsi="Corbel"/>
                <w:b w:val="0"/>
                <w:sz w:val="24"/>
                <w:szCs w:val="24"/>
              </w:rPr>
              <w:t xml:space="preserve"> i życia społecznego</w:t>
            </w:r>
          </w:p>
        </w:tc>
      </w:tr>
      <w:tr w:rsidR="0085747A" w:rsidRPr="009C54AE" w14:paraId="721C1ECE" w14:textId="77777777" w:rsidTr="00923D7D">
        <w:tc>
          <w:tcPr>
            <w:tcW w:w="851" w:type="dxa"/>
            <w:vAlign w:val="center"/>
          </w:tcPr>
          <w:p w14:paraId="57052980" w14:textId="77777777" w:rsidR="0085747A" w:rsidRPr="009C54AE" w:rsidRDefault="000E4915" w:rsidP="00A22DE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C15F9C6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umiejętności samodzielnego gromadzenia literatury oraz samodzielnego pisania krótkich tekstów naukowych</w:t>
            </w:r>
          </w:p>
        </w:tc>
      </w:tr>
      <w:tr w:rsidR="0085747A" w:rsidRPr="009C54AE" w14:paraId="0B679ADA" w14:textId="77777777" w:rsidTr="00923D7D">
        <w:tc>
          <w:tcPr>
            <w:tcW w:w="851" w:type="dxa"/>
            <w:vAlign w:val="center"/>
          </w:tcPr>
          <w:p w14:paraId="3BD6CB08" w14:textId="77777777" w:rsidR="0085747A" w:rsidRPr="009C54AE" w:rsidRDefault="0085747A" w:rsidP="000E49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A37D809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zdolności dostrzegania złożoności problemów kulturowych oraz wielości związków zachodzących między różnymi obszarami kultury oraz różnymi kulturami</w:t>
            </w:r>
          </w:p>
        </w:tc>
      </w:tr>
    </w:tbl>
    <w:p w14:paraId="20AC5E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C1CF9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457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30F54664" w14:textId="77777777" w:rsidTr="0071620A">
        <w:tc>
          <w:tcPr>
            <w:tcW w:w="1701" w:type="dxa"/>
            <w:vAlign w:val="center"/>
          </w:tcPr>
          <w:p w14:paraId="18F8B57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85737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4EE9C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61FB48D" w14:textId="77777777" w:rsidTr="005E6E85">
        <w:tc>
          <w:tcPr>
            <w:tcW w:w="1701" w:type="dxa"/>
          </w:tcPr>
          <w:p w14:paraId="4C9A36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392E2F" w14:textId="6E0B0C83" w:rsidR="0085747A" w:rsidRPr="009C54AE" w:rsidRDefault="002308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="004704C9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historyczne kształtowanie się idei filozoficznych</w:t>
            </w:r>
            <w:r w:rsidR="004704C9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poglądy i pisma klasycznych autorów filozoficznych</w:t>
            </w:r>
            <w:r w:rsidR="004704C9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obecność idei filozoficznych w dziełach polskiej kultury</w:t>
            </w:r>
            <w:r w:rsidR="00E41E7C">
              <w:rPr>
                <w:rFonts w:ascii="Corbel" w:hAnsi="Corbel"/>
                <w:b w:val="0"/>
                <w:smallCaps w:val="0"/>
                <w:szCs w:val="24"/>
              </w:rPr>
              <w:t>; rolę</w:t>
            </w:r>
            <w:r w:rsidR="004704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41E7C">
              <w:rPr>
                <w:rFonts w:ascii="Corbel" w:hAnsi="Corbel"/>
                <w:b w:val="0"/>
                <w:smallCaps w:val="0"/>
                <w:szCs w:val="24"/>
              </w:rPr>
              <w:t>refleksji filozoficznej w kształtowaniu kultury i społeczeństwa</w:t>
            </w:r>
          </w:p>
        </w:tc>
        <w:tc>
          <w:tcPr>
            <w:tcW w:w="1873" w:type="dxa"/>
          </w:tcPr>
          <w:p w14:paraId="53AD9AFD" w14:textId="74D23189" w:rsidR="0085747A" w:rsidRPr="009C54AE" w:rsidRDefault="002308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504A7A8B" w14:textId="77777777" w:rsidTr="005E6E85">
        <w:tc>
          <w:tcPr>
            <w:tcW w:w="1701" w:type="dxa"/>
          </w:tcPr>
          <w:p w14:paraId="495E5A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C26260" w14:textId="46247B8D" w:rsidR="0085747A" w:rsidRPr="009C54AE" w:rsidRDefault="00C85633" w:rsidP="00751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potrafi: rozpoznawać odmienne stanowiska światopoglądowe i wyobrażenia kulturowe na poziomie umożliwiającym dialog między nimi; stosować typowe strategie argumentacyjne, konstruować argumenty krytyczne, formułować odpowiedzi na krytykę; interpretować teksty filozoficzne; słuchać ze zrozumieniem ustnych prezentacji idei i argumentów filozoficznych, analizować te idee i argumenty (uzasadniać i krytykować), wykrywać zależności między tezami oraz między ideami filozoficznymi a procesami społecznymi i kulturowymi</w:t>
            </w:r>
          </w:p>
        </w:tc>
        <w:tc>
          <w:tcPr>
            <w:tcW w:w="1873" w:type="dxa"/>
          </w:tcPr>
          <w:p w14:paraId="1344C51C" w14:textId="7FCE2CD6" w:rsidR="0085747A" w:rsidRPr="009C54AE" w:rsidRDefault="00C85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9C54AE" w14:paraId="3347B569" w14:textId="77777777" w:rsidTr="005E6E85">
        <w:tc>
          <w:tcPr>
            <w:tcW w:w="1701" w:type="dxa"/>
          </w:tcPr>
          <w:p w14:paraId="544C09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22DE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40BC587" w14:textId="5AC21879" w:rsidR="0085747A" w:rsidRPr="009C54AE" w:rsidRDefault="00856C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 krytycznej oceny posiadanej przez siebie wiedzy, przyjmowania nowych idei, zmiany opinii w świetle dostępnych danych i argumentów</w:t>
            </w:r>
            <w:r w:rsidR="00767AD1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formułowania propozycji rozwiązania rozpoznanych problemów</w:t>
            </w:r>
          </w:p>
        </w:tc>
        <w:tc>
          <w:tcPr>
            <w:tcW w:w="1873" w:type="dxa"/>
          </w:tcPr>
          <w:p w14:paraId="52A58763" w14:textId="3F084665" w:rsidR="0085747A" w:rsidRPr="009C54AE" w:rsidRDefault="00856C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0E4915" w:rsidRPr="009C54AE" w14:paraId="0D902050" w14:textId="77777777" w:rsidTr="005E6E85">
        <w:tc>
          <w:tcPr>
            <w:tcW w:w="1701" w:type="dxa"/>
          </w:tcPr>
          <w:p w14:paraId="61074BD1" w14:textId="41A55D97" w:rsidR="000E4915" w:rsidRPr="009C54AE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6FF4867C" w14:textId="239E5317" w:rsidR="000E4915" w:rsidRPr="009C54AE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12D84307" w14:textId="46F5BA3F" w:rsidR="000E4915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345C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CB9B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A0F6FE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D454E6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8BBB17" w14:textId="77777777" w:rsidTr="00923D7D">
        <w:tc>
          <w:tcPr>
            <w:tcW w:w="9639" w:type="dxa"/>
          </w:tcPr>
          <w:p w14:paraId="26DDC2E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8BC7F37" w14:textId="77777777" w:rsidTr="00923D7D">
        <w:tc>
          <w:tcPr>
            <w:tcW w:w="9639" w:type="dxa"/>
          </w:tcPr>
          <w:p w14:paraId="1F9535A7" w14:textId="77777777" w:rsidR="00A22DE4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Antropologia kulturowa jako nauka – różne definicje i koncepcje antropologii.</w:t>
            </w:r>
          </w:p>
          <w:p w14:paraId="3A380868" w14:textId="77777777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Związki antropologii kulturowej z innymi dziedzinami wiedzy</w:t>
            </w:r>
          </w:p>
          <w:p w14:paraId="12A7553A" w14:textId="77777777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antropologów kulturowych</w:t>
            </w:r>
          </w:p>
          <w:p w14:paraId="387D4493" w14:textId="77777777" w:rsidR="0085747A" w:rsidRPr="009C54AE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Prekursorzy antropologii</w:t>
            </w:r>
          </w:p>
        </w:tc>
      </w:tr>
      <w:tr w:rsidR="0085747A" w:rsidRPr="009C54AE" w14:paraId="0678E4B4" w14:textId="77777777" w:rsidTr="00923D7D">
        <w:tc>
          <w:tcPr>
            <w:tcW w:w="9639" w:type="dxa"/>
          </w:tcPr>
          <w:p w14:paraId="32692338" w14:textId="37F16089" w:rsidR="0085747A" w:rsidRPr="009C54AE" w:rsidRDefault="00A22DE4" w:rsidP="006F10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Ewolucjonizm, dyfuzjonizm, funkcjonalizm, strukturalizm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</w:t>
            </w:r>
            <w:r w:rsidR="00D633F4">
              <w:rPr>
                <w:rFonts w:ascii="Corbel" w:hAnsi="Corbel"/>
                <w:sz w:val="24"/>
                <w:szCs w:val="24"/>
              </w:rPr>
              <w:t xml:space="preserve"> </w:t>
            </w:r>
            <w:r w:rsidR="006F10E5">
              <w:rPr>
                <w:rFonts w:ascii="Corbel" w:hAnsi="Corbel"/>
                <w:sz w:val="24"/>
                <w:szCs w:val="24"/>
              </w:rPr>
              <w:t>badania</w:t>
            </w:r>
            <w:r w:rsidR="00D633F4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85747A" w:rsidRPr="009C54AE" w14:paraId="4C5EC1D4" w14:textId="77777777" w:rsidTr="00923D7D">
        <w:tc>
          <w:tcPr>
            <w:tcW w:w="9639" w:type="dxa"/>
          </w:tcPr>
          <w:p w14:paraId="66EA7A32" w14:textId="2FB83D96" w:rsidR="0085747A" w:rsidRPr="00A22DE4" w:rsidRDefault="00A22DE4" w:rsidP="00A22D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Podejście akcjonistyczne, procesualne, marksistowskie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D633F4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A22DE4" w:rsidRPr="009C54AE" w14:paraId="06E14DE5" w14:textId="77777777" w:rsidTr="00923D7D">
        <w:tc>
          <w:tcPr>
            <w:tcW w:w="9639" w:type="dxa"/>
          </w:tcPr>
          <w:p w14:paraId="6A3ED0E8" w14:textId="7C152EB8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Relatywizm kulturowy i antropologia kognitywna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D633F4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A22DE4" w:rsidRPr="009C54AE" w14:paraId="246F07DB" w14:textId="77777777" w:rsidTr="00923D7D">
        <w:tc>
          <w:tcPr>
            <w:tcW w:w="9639" w:type="dxa"/>
          </w:tcPr>
          <w:p w14:paraId="0C75F61A" w14:textId="2EACB54B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Poststrukturalizm, interpretacjonizm, feminizm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D633F4">
              <w:rPr>
                <w:rFonts w:ascii="Corbel" w:hAnsi="Corbel"/>
                <w:sz w:val="24"/>
                <w:szCs w:val="24"/>
              </w:rPr>
              <w:t xml:space="preserve">, </w:t>
            </w:r>
            <w:r w:rsidR="006F10E5">
              <w:rPr>
                <w:rFonts w:ascii="Corbel" w:hAnsi="Corbel"/>
                <w:sz w:val="24"/>
                <w:szCs w:val="24"/>
              </w:rPr>
              <w:t>teorie</w:t>
            </w:r>
          </w:p>
        </w:tc>
      </w:tr>
    </w:tbl>
    <w:p w14:paraId="528D302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7E237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233C0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1AEE58" w14:textId="77777777" w:rsidTr="00923D7D">
        <w:tc>
          <w:tcPr>
            <w:tcW w:w="9639" w:type="dxa"/>
          </w:tcPr>
          <w:p w14:paraId="51C2FAC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B13EB64" w14:textId="77777777" w:rsidTr="00923D7D">
        <w:tc>
          <w:tcPr>
            <w:tcW w:w="9639" w:type="dxa"/>
          </w:tcPr>
          <w:p w14:paraId="64368833" w14:textId="77777777" w:rsidR="0085747A" w:rsidRPr="009C54AE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Wspólna lektura i analiza wybranych tekstów antropologów kulturowych podążająca za zagadnieniami prezentowanymi podczas wykładu</w:t>
            </w:r>
          </w:p>
        </w:tc>
      </w:tr>
      <w:tr w:rsidR="0085747A" w:rsidRPr="009C54AE" w14:paraId="5C17895A" w14:textId="77777777" w:rsidTr="00923D7D">
        <w:tc>
          <w:tcPr>
            <w:tcW w:w="9639" w:type="dxa"/>
          </w:tcPr>
          <w:p w14:paraId="663A0D27" w14:textId="5E470043" w:rsidR="0085747A" w:rsidRPr="009C54AE" w:rsidRDefault="00865853" w:rsidP="006C0F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</w:t>
            </w:r>
            <w:r w:rsidR="006C0F1F">
              <w:rPr>
                <w:rFonts w:ascii="Corbel" w:hAnsi="Corbel"/>
                <w:sz w:val="24"/>
                <w:szCs w:val="24"/>
              </w:rPr>
              <w:t>e gromadzenie literatury, samodzielna</w:t>
            </w:r>
            <w:r>
              <w:rPr>
                <w:rFonts w:ascii="Corbel" w:hAnsi="Corbel"/>
                <w:sz w:val="24"/>
                <w:szCs w:val="24"/>
              </w:rPr>
              <w:t xml:space="preserve"> lektura tekstów i przygotowanie </w:t>
            </w:r>
            <w:r w:rsidR="00F009BC">
              <w:rPr>
                <w:rFonts w:ascii="Corbel" w:hAnsi="Corbel"/>
                <w:sz w:val="24"/>
                <w:szCs w:val="24"/>
              </w:rPr>
              <w:t>krótkich sprawozdań z</w:t>
            </w:r>
            <w:r w:rsidR="00712A44">
              <w:rPr>
                <w:rFonts w:ascii="Corbel" w:hAnsi="Corbel"/>
                <w:sz w:val="24"/>
                <w:szCs w:val="24"/>
              </w:rPr>
              <w:t xml:space="preserve"> przeczytanych</w:t>
            </w:r>
            <w:r w:rsidR="00F009BC">
              <w:rPr>
                <w:rFonts w:ascii="Corbel" w:hAnsi="Corbel"/>
                <w:sz w:val="24"/>
                <w:szCs w:val="24"/>
              </w:rPr>
              <w:t xml:space="preserve"> tekstów źródłowych (referaty)</w:t>
            </w:r>
          </w:p>
        </w:tc>
      </w:tr>
      <w:tr w:rsidR="0085747A" w:rsidRPr="009C54AE" w14:paraId="441B912A" w14:textId="77777777" w:rsidTr="00923D7D">
        <w:tc>
          <w:tcPr>
            <w:tcW w:w="9639" w:type="dxa"/>
          </w:tcPr>
          <w:p w14:paraId="0DFD2906" w14:textId="093C3697" w:rsidR="0085747A" w:rsidRPr="009C54AE" w:rsidRDefault="00F009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Prezentacja referatów,</w:t>
            </w:r>
            <w:r w:rsidR="00865853">
              <w:rPr>
                <w:rFonts w:ascii="Corbel" w:hAnsi="Corbel"/>
                <w:sz w:val="24"/>
                <w:szCs w:val="24"/>
              </w:rPr>
              <w:t xml:space="preserve"> dyskusja</w:t>
            </w:r>
            <w:r w:rsidR="00F61471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samodzielne </w:t>
            </w:r>
            <w:r w:rsidR="00F61471">
              <w:rPr>
                <w:rFonts w:ascii="Corbel" w:hAnsi="Corbel"/>
                <w:sz w:val="24"/>
                <w:szCs w:val="24"/>
              </w:rPr>
              <w:t>formułowanie opinii, stawianie pytań, formułowanie wniosków</w:t>
            </w:r>
          </w:p>
        </w:tc>
      </w:tr>
      <w:tr w:rsidR="00865853" w:rsidRPr="009C54AE" w14:paraId="493531C6" w14:textId="77777777" w:rsidTr="00923D7D">
        <w:tc>
          <w:tcPr>
            <w:tcW w:w="9639" w:type="dxa"/>
          </w:tcPr>
          <w:p w14:paraId="709CC4C2" w14:textId="77777777" w:rsidR="00865853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14:paraId="18C356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EC1A0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AE246E" w14:textId="77777777" w:rsidR="0085747A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17B84CCE" w14:textId="77777777" w:rsidR="00F61471" w:rsidRPr="009C54AE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Ćw. – analiza tekstów z dyskusją, prezentacja referatów z dyskusją</w:t>
      </w:r>
    </w:p>
    <w:p w14:paraId="1467413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83CE42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309362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36E964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44874E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EE717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784B4F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1FE29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74499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4533821" w14:textId="77777777" w:rsidTr="00C05F44">
        <w:tc>
          <w:tcPr>
            <w:tcW w:w="1985" w:type="dxa"/>
            <w:vAlign w:val="center"/>
          </w:tcPr>
          <w:p w14:paraId="3DCCB98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1F6D73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AA80D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1E871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321B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23CE242" w14:textId="77777777" w:rsidTr="00C05F44">
        <w:tc>
          <w:tcPr>
            <w:tcW w:w="1985" w:type="dxa"/>
          </w:tcPr>
          <w:p w14:paraId="379D3CC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63182A0" w14:textId="73EFC3B6" w:rsidR="0085747A" w:rsidRPr="006C0F1F" w:rsidRDefault="000862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</w:t>
            </w:r>
          </w:p>
        </w:tc>
        <w:tc>
          <w:tcPr>
            <w:tcW w:w="2126" w:type="dxa"/>
          </w:tcPr>
          <w:p w14:paraId="546CEFEB" w14:textId="7D74278E" w:rsidR="0085747A" w:rsidRPr="009C54AE" w:rsidRDefault="008249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69467930" w14:textId="77777777" w:rsidTr="00C05F44">
        <w:tc>
          <w:tcPr>
            <w:tcW w:w="1985" w:type="dxa"/>
          </w:tcPr>
          <w:p w14:paraId="24C100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B42D81E" w14:textId="0E1B0276" w:rsidR="0085747A" w:rsidRPr="009C54AE" w:rsidRDefault="001D4B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</w:t>
            </w:r>
          </w:p>
        </w:tc>
        <w:tc>
          <w:tcPr>
            <w:tcW w:w="2126" w:type="dxa"/>
          </w:tcPr>
          <w:p w14:paraId="6E69BB61" w14:textId="6C1E6A65" w:rsidR="0085747A" w:rsidRPr="009C54AE" w:rsidRDefault="008249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5737B" w:rsidRPr="009C54AE" w14:paraId="1186D3D9" w14:textId="77777777" w:rsidTr="00C05F44">
        <w:tc>
          <w:tcPr>
            <w:tcW w:w="1985" w:type="dxa"/>
          </w:tcPr>
          <w:p w14:paraId="4FA41781" w14:textId="77777777" w:rsidR="00B5737B" w:rsidRPr="009C54AE" w:rsidRDefault="00B573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268D5F" w14:textId="64C126DF" w:rsidR="00B5737B" w:rsidRPr="009C54AE" w:rsidRDefault="0065015A" w:rsidP="006C0F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6B4545">
              <w:rPr>
                <w:rFonts w:ascii="Corbel" w:hAnsi="Corbel"/>
                <w:b w:val="0"/>
                <w:szCs w:val="24"/>
              </w:rPr>
              <w:t>,</w:t>
            </w:r>
            <w:r>
              <w:rPr>
                <w:rFonts w:ascii="Corbel" w:hAnsi="Corbel"/>
                <w:b w:val="0"/>
                <w:szCs w:val="24"/>
              </w:rPr>
              <w:t xml:space="preserve"> ocena referatu</w:t>
            </w:r>
            <w:r w:rsidR="006B4545">
              <w:rPr>
                <w:rFonts w:ascii="Corbel" w:hAnsi="Corbel"/>
                <w:b w:val="0"/>
                <w:szCs w:val="24"/>
              </w:rPr>
              <w:t>, ocena z kolokwium</w:t>
            </w:r>
          </w:p>
        </w:tc>
        <w:tc>
          <w:tcPr>
            <w:tcW w:w="2126" w:type="dxa"/>
          </w:tcPr>
          <w:p w14:paraId="130A69BB" w14:textId="0C665BAC" w:rsidR="00B5737B" w:rsidRPr="009C54AE" w:rsidRDefault="008249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0188C" w:rsidRPr="009C54AE" w14:paraId="65F58277" w14:textId="77777777" w:rsidTr="00C05F44">
        <w:tc>
          <w:tcPr>
            <w:tcW w:w="1985" w:type="dxa"/>
          </w:tcPr>
          <w:p w14:paraId="7C79E60C" w14:textId="6691702A" w:rsidR="0000188C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6B7B5FBB" w14:textId="682F664B" w:rsidR="0000188C" w:rsidRPr="009C54AE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77146F0F" w14:textId="77777777" w:rsidR="0000188C" w:rsidRPr="009C54AE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69AFE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1C847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8134EF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B9D2C19" w14:textId="77777777" w:rsidTr="00923D7D">
        <w:tc>
          <w:tcPr>
            <w:tcW w:w="9670" w:type="dxa"/>
          </w:tcPr>
          <w:p w14:paraId="67C8D289" w14:textId="47C75DC2" w:rsidR="0085747A" w:rsidRPr="009C54AE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 – </w:t>
            </w:r>
            <w:r w:rsidR="001D4BCC">
              <w:rPr>
                <w:rFonts w:ascii="Corbel" w:hAnsi="Corbel"/>
                <w:b w:val="0"/>
                <w:smallCaps w:val="0"/>
                <w:szCs w:val="24"/>
              </w:rPr>
              <w:t xml:space="preserve">zliczenie na podstawie </w:t>
            </w:r>
            <w:r w:rsidR="00A82A15">
              <w:rPr>
                <w:rFonts w:ascii="Corbel" w:hAnsi="Corbel"/>
                <w:b w:val="0"/>
                <w:smallCaps w:val="0"/>
                <w:szCs w:val="24"/>
              </w:rPr>
              <w:t>obecności na zajęciach</w:t>
            </w:r>
          </w:p>
          <w:p w14:paraId="1E41C131" w14:textId="07AF6AFE" w:rsidR="0085747A" w:rsidRPr="009C54AE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ocena referatu, aktywność podczas zajęć, ocena</w:t>
            </w:r>
            <w:r w:rsidR="00F009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24991">
              <w:rPr>
                <w:rFonts w:ascii="Corbel" w:hAnsi="Corbel"/>
                <w:b w:val="0"/>
                <w:smallCaps w:val="0"/>
                <w:szCs w:val="24"/>
              </w:rPr>
              <w:t>z kolokwium zaliczeniowego</w:t>
            </w:r>
          </w:p>
        </w:tc>
      </w:tr>
    </w:tbl>
    <w:p w14:paraId="37B196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F5B00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66F77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4EAEF0E" w14:textId="77777777" w:rsidTr="003E1941">
        <w:tc>
          <w:tcPr>
            <w:tcW w:w="4962" w:type="dxa"/>
            <w:vAlign w:val="center"/>
          </w:tcPr>
          <w:p w14:paraId="4D41A9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B0FB6F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DDBE398" w14:textId="77777777" w:rsidTr="00923D7D">
        <w:tc>
          <w:tcPr>
            <w:tcW w:w="4962" w:type="dxa"/>
          </w:tcPr>
          <w:p w14:paraId="53E1D7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866240" w14:textId="56DD67E4" w:rsidR="0085747A" w:rsidRDefault="008249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– wykład</w:t>
            </w:r>
          </w:p>
          <w:p w14:paraId="20D78022" w14:textId="797B5E89" w:rsidR="00824991" w:rsidRDefault="008249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</w:t>
            </w:r>
            <w:r w:rsidR="00B073CC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ćwiczenia</w:t>
            </w:r>
          </w:p>
          <w:p w14:paraId="1A0DC8C5" w14:textId="273F31C6" w:rsidR="00B073CC" w:rsidRPr="009C54AE" w:rsidRDefault="00B07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sumie – 30 godzin</w:t>
            </w:r>
          </w:p>
        </w:tc>
      </w:tr>
      <w:tr w:rsidR="00C61DC5" w:rsidRPr="009C54AE" w14:paraId="089F103A" w14:textId="77777777" w:rsidTr="00923D7D">
        <w:tc>
          <w:tcPr>
            <w:tcW w:w="4962" w:type="dxa"/>
          </w:tcPr>
          <w:p w14:paraId="17B6F04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02C6DC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37CDFB6" w14:textId="019BDEE5" w:rsidR="00C61DC5" w:rsidRPr="009C54AE" w:rsidRDefault="00B07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– konsultacje i zaliczenia</w:t>
            </w:r>
          </w:p>
        </w:tc>
      </w:tr>
      <w:tr w:rsidR="00C61DC5" w:rsidRPr="009C54AE" w14:paraId="095E1979" w14:textId="77777777" w:rsidTr="00923D7D">
        <w:tc>
          <w:tcPr>
            <w:tcW w:w="4962" w:type="dxa"/>
          </w:tcPr>
          <w:p w14:paraId="593E430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49D779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00FFB1" w14:textId="6AB95E9C" w:rsidR="00C61DC5" w:rsidRPr="009C54AE" w:rsidRDefault="001744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 – praca własna: przygotowanie do zajęć, przygotowanie referatu, przygotowanie do kolokwium</w:t>
            </w:r>
          </w:p>
        </w:tc>
      </w:tr>
      <w:tr w:rsidR="0085747A" w:rsidRPr="009C54AE" w14:paraId="14F8C7CE" w14:textId="77777777" w:rsidTr="00923D7D">
        <w:tc>
          <w:tcPr>
            <w:tcW w:w="4962" w:type="dxa"/>
          </w:tcPr>
          <w:p w14:paraId="7A03E73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C9DB90" w14:textId="0D18BFBB" w:rsidR="0085747A" w:rsidRPr="009C54AE" w:rsidRDefault="001744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7290D4B" w14:textId="77777777" w:rsidTr="00923D7D">
        <w:tc>
          <w:tcPr>
            <w:tcW w:w="4962" w:type="dxa"/>
          </w:tcPr>
          <w:p w14:paraId="2715EEE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7BB059" w14:textId="09801EE3" w:rsidR="0085747A" w:rsidRPr="009C54AE" w:rsidRDefault="001744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CEFAA4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1630EF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4249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A0545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FCF2C65" w14:textId="77777777" w:rsidTr="0071620A">
        <w:trPr>
          <w:trHeight w:val="397"/>
        </w:trPr>
        <w:tc>
          <w:tcPr>
            <w:tcW w:w="3544" w:type="dxa"/>
          </w:tcPr>
          <w:p w14:paraId="474D31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69C5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D9FA356" w14:textId="77777777" w:rsidTr="0071620A">
        <w:trPr>
          <w:trHeight w:val="397"/>
        </w:trPr>
        <w:tc>
          <w:tcPr>
            <w:tcW w:w="3544" w:type="dxa"/>
          </w:tcPr>
          <w:p w14:paraId="39E6EB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D3E25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9F1D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CF5F2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8349A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C43D453" w14:textId="77777777" w:rsidTr="0071620A">
        <w:trPr>
          <w:trHeight w:val="397"/>
        </w:trPr>
        <w:tc>
          <w:tcPr>
            <w:tcW w:w="7513" w:type="dxa"/>
          </w:tcPr>
          <w:p w14:paraId="74AD01E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2FC9C6" w14:textId="77777777" w:rsidR="00827CD4" w:rsidRPr="00F0333A" w:rsidRDefault="00827CD4" w:rsidP="00827CD4">
            <w:pPr>
              <w:spacing w:after="0"/>
              <w:rPr>
                <w:rFonts w:ascii="Corbel" w:hAnsi="Corbel"/>
              </w:rPr>
            </w:pPr>
            <w:r w:rsidRPr="00F0333A">
              <w:rPr>
                <w:rFonts w:ascii="Corbel" w:hAnsi="Corbel"/>
              </w:rPr>
              <w:t>J. Gajda, Antropologia kulturowa, Wyd. Adam Marszałek, Toruń 2003;</w:t>
            </w:r>
          </w:p>
          <w:p w14:paraId="405C8154" w14:textId="0FB6E014" w:rsid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A.</w:t>
            </w:r>
            <w:r w:rsidRPr="00F0333A">
              <w:rPr>
                <w:rFonts w:ascii="Corbel" w:hAnsi="Corbel"/>
                <w:b w:val="0"/>
                <w:sz w:val="22"/>
              </w:rPr>
              <w:t xml:space="preserve"> Barnard, Antropologia. Zarys teorii i historii, PIW, Warszawa 2006</w:t>
            </w:r>
            <w:r>
              <w:rPr>
                <w:rFonts w:ascii="Corbel" w:hAnsi="Corbel"/>
                <w:b w:val="0"/>
                <w:sz w:val="22"/>
              </w:rPr>
              <w:t>;</w:t>
            </w:r>
          </w:p>
          <w:p w14:paraId="75BF1B6E" w14:textId="33DD658F" w:rsidR="00F12728" w:rsidRPr="00F0333A" w:rsidRDefault="00F12728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R. Delieg</w:t>
            </w:r>
            <w:r w:rsidR="006B4545">
              <w:rPr>
                <w:rFonts w:ascii="Corbel" w:hAnsi="Corbel"/>
                <w:b w:val="0"/>
                <w:sz w:val="22"/>
              </w:rPr>
              <w:t>e</w:t>
            </w:r>
            <w:r>
              <w:rPr>
                <w:rFonts w:ascii="Corbel" w:hAnsi="Corbel"/>
                <w:b w:val="0"/>
                <w:sz w:val="22"/>
              </w:rPr>
              <w:t>, Historia antropologii, Oficyna Naukowa 2011;</w:t>
            </w:r>
          </w:p>
          <w:p w14:paraId="37DA4989" w14:textId="77777777" w:rsidR="00827CD4" w:rsidRPr="009C54AE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0333A">
              <w:rPr>
                <w:rFonts w:ascii="Corbel" w:hAnsi="Corbel"/>
                <w:b w:val="0"/>
                <w:smallCaps w:val="0"/>
                <w:szCs w:val="24"/>
              </w:rPr>
              <w:t>Ph</w:t>
            </w:r>
            <w:r w:rsidRPr="00F0333A">
              <w:rPr>
                <w:rFonts w:ascii="Corbel" w:hAnsi="Corbel"/>
                <w:b w:val="0"/>
                <w:sz w:val="22"/>
              </w:rPr>
              <w:t xml:space="preserve"> . Salzman, P. Rice, Myśleć jak antropolog, GGWP, Gdańsk 2009</w:t>
            </w:r>
          </w:p>
        </w:tc>
      </w:tr>
      <w:tr w:rsidR="0085747A" w:rsidRPr="009C54AE" w14:paraId="6A46483C" w14:textId="77777777" w:rsidTr="0071620A">
        <w:trPr>
          <w:trHeight w:val="397"/>
        </w:trPr>
        <w:tc>
          <w:tcPr>
            <w:tcW w:w="7513" w:type="dxa"/>
          </w:tcPr>
          <w:p w14:paraId="61355FE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7ACDC0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>
              <w:t>A</w:t>
            </w:r>
            <w:r w:rsidRPr="000A615C">
              <w:rPr>
                <w:rFonts w:ascii="Corbel" w:hAnsi="Corbel"/>
              </w:rPr>
              <w:t>. Chwediuk, A. Pomieciński, Francuska antropologia kulturowa wobec problemów współczesnego świata, PWN, Warszawa 2008;</w:t>
            </w:r>
          </w:p>
          <w:p w14:paraId="1D822B2D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R. Firth, Czy antropologia społeczna ma przyszłość, w: M. Kempny, E. Nowicka, Badanie kultury, PWN, Warszawa 2003;</w:t>
            </w:r>
          </w:p>
          <w:p w14:paraId="25BF1206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C. Geertz, Opis gęsty – w stronę interpretatywnej teorii kultury, w: M. Kempny, E. Nowicka, Badanie kultury, PWN, Warszawa 2003;</w:t>
            </w:r>
          </w:p>
          <w:p w14:paraId="2E233E42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R. Wagner, Wynalezienie kultury, w : M. Kempny, E. Nowicka, Badanie kultury, PWN, Warszawa 2003;</w:t>
            </w:r>
          </w:p>
          <w:p w14:paraId="191827C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T. Ingold, Kultura i postrzeganie środowiska, w: M. Kempny, E. Nowicka, Badanie kultury, PWN, Warszawa 2003;</w:t>
            </w:r>
          </w:p>
          <w:p w14:paraId="4EBB6AF7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V. Turner, Badanie nad symbolami, w: M. Kempny, E. Nowicka, Badanie kultury, PWN, Warszawa 2003;</w:t>
            </w:r>
          </w:p>
          <w:p w14:paraId="070365DE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S. Ortner, O symbolach kardynalnych, M. Kempny, E. Nowicka, Badanie kultury, PWN, Warszawa 2003;</w:t>
            </w:r>
          </w:p>
          <w:p w14:paraId="2867AAD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lastRenderedPageBreak/>
              <w:t>M. Sahlins, Inne czasy, inne zwyczaje. Antropologia historii, w: M. Kempny, E. Nowicka, Badanie kultury, PWN, Warszawa 2003;</w:t>
            </w:r>
          </w:p>
          <w:p w14:paraId="2C121F5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Douglas, Profile kultury, w: M. Kempny, E. Nowicka, Badanie kultury, PWN, Warszawa 2003;</w:t>
            </w:r>
          </w:p>
          <w:p w14:paraId="4E487A7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Strathern, Części i całości. Przeobrażenia związków w świecie postpluralistycznym, w: M. Kempny, E. Nowicka, Badanie kultury, PWN, Warszawa 2003;</w:t>
            </w:r>
          </w:p>
          <w:p w14:paraId="4D8FBDE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A. Cohen, Wspólnoty znaczeń, w: M. Kempny, E. Nowicka, Badanie kultury, PWN, Warszawa 2003;</w:t>
            </w:r>
          </w:p>
          <w:p w14:paraId="1E749B50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Bloch, J. Parry, Pieniądz i moralność wymiany, w: M. Kempny, E. Nowicka, Badanie kultury, PWN, Warszawa 2003;</w:t>
            </w:r>
          </w:p>
          <w:p w14:paraId="7A770A7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I. Kopytoff, Kulturowa biografia rzeczy – utowarowienie jako proces, w: M. Kempny, E. Nowicka, Badanie kultury, PWN, Warszawa 2003;</w:t>
            </w:r>
          </w:p>
          <w:p w14:paraId="43D9CFE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Sahlins, Pierwotne społeczeństwo dobrobytu, w: M. Kempny, E. Nowicka, Badanie kultury, PWN, Warszawa 2003;</w:t>
            </w:r>
          </w:p>
          <w:p w14:paraId="160A7644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H. Moore, Płeć kulturowa i status – wyjaśnienie sytuacji kobiet, w: M. Kempny, E. Nowicka, Badanie kultury, PWN, Warszawa 2003;</w:t>
            </w:r>
          </w:p>
          <w:p w14:paraId="2A67C6E7" w14:textId="77777777" w:rsidR="00827CD4" w:rsidRP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A615C">
              <w:rPr>
                <w:rFonts w:ascii="Corbel" w:hAnsi="Corbel"/>
                <w:b w:val="0"/>
                <w:sz w:val="22"/>
              </w:rPr>
              <w:t>S. Howell, M. Melhus, Studia nad pokrewieństwem, osobą ludzką czy nad płcią kulturową, w: M. Kempny, E. Nowicka, Badanie</w:t>
            </w:r>
            <w:r w:rsidRPr="000A615C">
              <w:rPr>
                <w:b w:val="0"/>
                <w:sz w:val="22"/>
              </w:rPr>
              <w:t xml:space="preserve"> kultury, PWN,</w:t>
            </w:r>
            <w:r w:rsidRPr="00827CD4">
              <w:rPr>
                <w:b w:val="0"/>
              </w:rPr>
              <w:t xml:space="preserve"> </w:t>
            </w:r>
            <w:r w:rsidRPr="000A615C">
              <w:rPr>
                <w:rFonts w:ascii="Corbel" w:hAnsi="Corbel"/>
                <w:b w:val="0"/>
                <w:sz w:val="22"/>
              </w:rPr>
              <w:t>Warszawa 2003.</w:t>
            </w:r>
          </w:p>
        </w:tc>
      </w:tr>
    </w:tbl>
    <w:p w14:paraId="254E08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99B3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7F588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2B0EB" w14:textId="77777777" w:rsidR="00AE0109" w:rsidRDefault="00AE0109" w:rsidP="00C16ABF">
      <w:pPr>
        <w:spacing w:after="0" w:line="240" w:lineRule="auto"/>
      </w:pPr>
      <w:r>
        <w:separator/>
      </w:r>
    </w:p>
  </w:endnote>
  <w:endnote w:type="continuationSeparator" w:id="0">
    <w:p w14:paraId="5A86F9B0" w14:textId="77777777" w:rsidR="00AE0109" w:rsidRDefault="00AE010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4B618" w14:textId="77777777" w:rsidR="00AE0109" w:rsidRDefault="00AE0109" w:rsidP="00C16ABF">
      <w:pPr>
        <w:spacing w:after="0" w:line="240" w:lineRule="auto"/>
      </w:pPr>
      <w:r>
        <w:separator/>
      </w:r>
    </w:p>
  </w:footnote>
  <w:footnote w:type="continuationSeparator" w:id="0">
    <w:p w14:paraId="05D9FB0E" w14:textId="77777777" w:rsidR="00AE0109" w:rsidRDefault="00AE0109" w:rsidP="00C16ABF">
      <w:pPr>
        <w:spacing w:after="0" w:line="240" w:lineRule="auto"/>
      </w:pPr>
      <w:r>
        <w:continuationSeparator/>
      </w:r>
    </w:p>
  </w:footnote>
  <w:footnote w:id="1">
    <w:p w14:paraId="1FF76ED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188C"/>
    <w:rsid w:val="000048FD"/>
    <w:rsid w:val="000077B4"/>
    <w:rsid w:val="00007829"/>
    <w:rsid w:val="00013A60"/>
    <w:rsid w:val="00015B8F"/>
    <w:rsid w:val="00022ECE"/>
    <w:rsid w:val="00042A51"/>
    <w:rsid w:val="00042D2E"/>
    <w:rsid w:val="00044C82"/>
    <w:rsid w:val="00070ED6"/>
    <w:rsid w:val="000730DC"/>
    <w:rsid w:val="000742DC"/>
    <w:rsid w:val="00084C12"/>
    <w:rsid w:val="000862E1"/>
    <w:rsid w:val="0009462C"/>
    <w:rsid w:val="00094B12"/>
    <w:rsid w:val="00096C46"/>
    <w:rsid w:val="000A296F"/>
    <w:rsid w:val="000A2A28"/>
    <w:rsid w:val="000A3CDF"/>
    <w:rsid w:val="000A615C"/>
    <w:rsid w:val="000B0B61"/>
    <w:rsid w:val="000B192D"/>
    <w:rsid w:val="000B28EE"/>
    <w:rsid w:val="000B3E37"/>
    <w:rsid w:val="000D04B0"/>
    <w:rsid w:val="000E4915"/>
    <w:rsid w:val="000F0A74"/>
    <w:rsid w:val="000F1C57"/>
    <w:rsid w:val="000F5615"/>
    <w:rsid w:val="00120C22"/>
    <w:rsid w:val="00124BFF"/>
    <w:rsid w:val="0012560E"/>
    <w:rsid w:val="00127108"/>
    <w:rsid w:val="00134B13"/>
    <w:rsid w:val="00142A8F"/>
    <w:rsid w:val="00146BC0"/>
    <w:rsid w:val="00153C41"/>
    <w:rsid w:val="00154381"/>
    <w:rsid w:val="001640A7"/>
    <w:rsid w:val="00164FA7"/>
    <w:rsid w:val="00166A03"/>
    <w:rsid w:val="001718A7"/>
    <w:rsid w:val="001737CF"/>
    <w:rsid w:val="0017448D"/>
    <w:rsid w:val="00176083"/>
    <w:rsid w:val="001839D4"/>
    <w:rsid w:val="00186BB3"/>
    <w:rsid w:val="00192F37"/>
    <w:rsid w:val="001A70D2"/>
    <w:rsid w:val="001D4BCC"/>
    <w:rsid w:val="001D657B"/>
    <w:rsid w:val="001D7B54"/>
    <w:rsid w:val="001E0209"/>
    <w:rsid w:val="001F2CA2"/>
    <w:rsid w:val="001F63E8"/>
    <w:rsid w:val="002144C0"/>
    <w:rsid w:val="0022477D"/>
    <w:rsid w:val="002278A9"/>
    <w:rsid w:val="00230857"/>
    <w:rsid w:val="002336F9"/>
    <w:rsid w:val="0024028F"/>
    <w:rsid w:val="00244ABC"/>
    <w:rsid w:val="00281FF2"/>
    <w:rsid w:val="00283C91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5B7"/>
    <w:rsid w:val="003F205D"/>
    <w:rsid w:val="003F38C0"/>
    <w:rsid w:val="003F68B6"/>
    <w:rsid w:val="00414E3C"/>
    <w:rsid w:val="0042244A"/>
    <w:rsid w:val="0042745A"/>
    <w:rsid w:val="00431D5C"/>
    <w:rsid w:val="004362C6"/>
    <w:rsid w:val="00436740"/>
    <w:rsid w:val="00437FA2"/>
    <w:rsid w:val="00445970"/>
    <w:rsid w:val="00461EFC"/>
    <w:rsid w:val="004652C2"/>
    <w:rsid w:val="004704C9"/>
    <w:rsid w:val="004706D1"/>
    <w:rsid w:val="00471326"/>
    <w:rsid w:val="0047598D"/>
    <w:rsid w:val="004820F4"/>
    <w:rsid w:val="004840FD"/>
    <w:rsid w:val="00490F7D"/>
    <w:rsid w:val="00491678"/>
    <w:rsid w:val="004968E2"/>
    <w:rsid w:val="004A3EEA"/>
    <w:rsid w:val="004A4D1F"/>
    <w:rsid w:val="004D5282"/>
    <w:rsid w:val="004F1551"/>
    <w:rsid w:val="004F2634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15A"/>
    <w:rsid w:val="00650C5F"/>
    <w:rsid w:val="00654934"/>
    <w:rsid w:val="006620D9"/>
    <w:rsid w:val="00671958"/>
    <w:rsid w:val="00675843"/>
    <w:rsid w:val="00696477"/>
    <w:rsid w:val="006B4545"/>
    <w:rsid w:val="006C0F1F"/>
    <w:rsid w:val="006D050F"/>
    <w:rsid w:val="006D6139"/>
    <w:rsid w:val="006E5D65"/>
    <w:rsid w:val="006F10E5"/>
    <w:rsid w:val="006F1282"/>
    <w:rsid w:val="006F1FBC"/>
    <w:rsid w:val="006F31E2"/>
    <w:rsid w:val="006F4D69"/>
    <w:rsid w:val="00701A4D"/>
    <w:rsid w:val="00706544"/>
    <w:rsid w:val="007072BA"/>
    <w:rsid w:val="00710329"/>
    <w:rsid w:val="00712A44"/>
    <w:rsid w:val="0071620A"/>
    <w:rsid w:val="00724677"/>
    <w:rsid w:val="00725459"/>
    <w:rsid w:val="007327BD"/>
    <w:rsid w:val="00734608"/>
    <w:rsid w:val="00745302"/>
    <w:rsid w:val="007461D6"/>
    <w:rsid w:val="00746EC8"/>
    <w:rsid w:val="00751706"/>
    <w:rsid w:val="00763BF1"/>
    <w:rsid w:val="00766FD4"/>
    <w:rsid w:val="00767AD1"/>
    <w:rsid w:val="0078168C"/>
    <w:rsid w:val="00787C2A"/>
    <w:rsid w:val="00790E27"/>
    <w:rsid w:val="007A1605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4991"/>
    <w:rsid w:val="00827CD4"/>
    <w:rsid w:val="0084076F"/>
    <w:rsid w:val="008449B3"/>
    <w:rsid w:val="008552A2"/>
    <w:rsid w:val="00856CE7"/>
    <w:rsid w:val="0085747A"/>
    <w:rsid w:val="00861B13"/>
    <w:rsid w:val="00865853"/>
    <w:rsid w:val="00884922"/>
    <w:rsid w:val="00885F64"/>
    <w:rsid w:val="00886EC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0FD"/>
    <w:rsid w:val="00923D7D"/>
    <w:rsid w:val="00927F1C"/>
    <w:rsid w:val="009508DF"/>
    <w:rsid w:val="00950DAC"/>
    <w:rsid w:val="00954A07"/>
    <w:rsid w:val="009667DA"/>
    <w:rsid w:val="00997F14"/>
    <w:rsid w:val="009A15B2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DE4"/>
    <w:rsid w:val="00A248D9"/>
    <w:rsid w:val="00A30110"/>
    <w:rsid w:val="00A36899"/>
    <w:rsid w:val="00A371F6"/>
    <w:rsid w:val="00A43BF6"/>
    <w:rsid w:val="00A53FA5"/>
    <w:rsid w:val="00A54817"/>
    <w:rsid w:val="00A601C8"/>
    <w:rsid w:val="00A60799"/>
    <w:rsid w:val="00A82A15"/>
    <w:rsid w:val="00A84C85"/>
    <w:rsid w:val="00A861A8"/>
    <w:rsid w:val="00A97DE1"/>
    <w:rsid w:val="00AB053C"/>
    <w:rsid w:val="00AD1146"/>
    <w:rsid w:val="00AD27D3"/>
    <w:rsid w:val="00AD66D6"/>
    <w:rsid w:val="00AE0109"/>
    <w:rsid w:val="00AE1160"/>
    <w:rsid w:val="00AE203C"/>
    <w:rsid w:val="00AE2E74"/>
    <w:rsid w:val="00AE5FCB"/>
    <w:rsid w:val="00AF2C1E"/>
    <w:rsid w:val="00B06142"/>
    <w:rsid w:val="00B073CC"/>
    <w:rsid w:val="00B135B1"/>
    <w:rsid w:val="00B30CA7"/>
    <w:rsid w:val="00B3130B"/>
    <w:rsid w:val="00B40ADB"/>
    <w:rsid w:val="00B43B77"/>
    <w:rsid w:val="00B43E80"/>
    <w:rsid w:val="00B5737B"/>
    <w:rsid w:val="00B607DB"/>
    <w:rsid w:val="00B66529"/>
    <w:rsid w:val="00B75946"/>
    <w:rsid w:val="00B8056E"/>
    <w:rsid w:val="00B819C8"/>
    <w:rsid w:val="00B82308"/>
    <w:rsid w:val="00B839BE"/>
    <w:rsid w:val="00B90885"/>
    <w:rsid w:val="00BB520A"/>
    <w:rsid w:val="00BD3869"/>
    <w:rsid w:val="00BD66E9"/>
    <w:rsid w:val="00BD6FF4"/>
    <w:rsid w:val="00BF08E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5633"/>
    <w:rsid w:val="00C94868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1E73"/>
    <w:rsid w:val="00D26B2C"/>
    <w:rsid w:val="00D32B3D"/>
    <w:rsid w:val="00D352C9"/>
    <w:rsid w:val="00D425B2"/>
    <w:rsid w:val="00D428D6"/>
    <w:rsid w:val="00D552B2"/>
    <w:rsid w:val="00D608D1"/>
    <w:rsid w:val="00D61DCF"/>
    <w:rsid w:val="00D633F4"/>
    <w:rsid w:val="00D74119"/>
    <w:rsid w:val="00D8075B"/>
    <w:rsid w:val="00D8678B"/>
    <w:rsid w:val="00DA2114"/>
    <w:rsid w:val="00DB16B4"/>
    <w:rsid w:val="00DC3E2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E7C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7D2C"/>
    <w:rsid w:val="00EC4899"/>
    <w:rsid w:val="00ED03AB"/>
    <w:rsid w:val="00ED32D2"/>
    <w:rsid w:val="00EE32DE"/>
    <w:rsid w:val="00EE5457"/>
    <w:rsid w:val="00F009BC"/>
    <w:rsid w:val="00F070AB"/>
    <w:rsid w:val="00F12728"/>
    <w:rsid w:val="00F17567"/>
    <w:rsid w:val="00F27A7B"/>
    <w:rsid w:val="00F526AF"/>
    <w:rsid w:val="00F61471"/>
    <w:rsid w:val="00F617C3"/>
    <w:rsid w:val="00F6315A"/>
    <w:rsid w:val="00F7066B"/>
    <w:rsid w:val="00F834F8"/>
    <w:rsid w:val="00F83B28"/>
    <w:rsid w:val="00F8720D"/>
    <w:rsid w:val="00F974DA"/>
    <w:rsid w:val="00FA46E5"/>
    <w:rsid w:val="00FB285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8ABF"/>
  <w15:docId w15:val="{01E0FB0A-B191-4C44-B4D6-24DC60D4E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9D85D-1EA4-4113-8185-7E3E2E85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74</TotalTime>
  <Pages>1</Pages>
  <Words>1186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32</cp:revision>
  <cp:lastPrinted>2019-02-06T12:12:00Z</cp:lastPrinted>
  <dcterms:created xsi:type="dcterms:W3CDTF">2022-10-06T15:26:00Z</dcterms:created>
  <dcterms:modified xsi:type="dcterms:W3CDTF">2025-03-07T13:34:00Z</dcterms:modified>
</cp:coreProperties>
</file>